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99" w:rsidRDefault="002F146B">
      <w:pPr>
        <w:rPr>
          <w:sz w:val="20"/>
        </w:rPr>
      </w:pPr>
      <w:bookmarkStart w:id="0" w:name="_GoBack"/>
      <w:bookmarkEnd w:id="0"/>
      <w:r>
        <w:rPr>
          <w:noProof/>
          <w:sz w:val="20"/>
          <w:lang w:eastAsia="hr-HR"/>
        </w:rPr>
        <w:drawing>
          <wp:anchor distT="0" distB="0" distL="114300" distR="114300" simplePos="0" relativeHeight="251657728" behindDoc="0" locked="0" layoutInCell="1" allowOverlap="1">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w16se="http://schemas.microsoft.com/office/word/2015/wordml/symex" xmlns:ns9="http://schemas.openxmlformats.org/schemaLibrary/2006/main" xmlns:cx1="http://schemas.microsoft.com/office/drawing/2015/9/8/chartex" xmlns:cx="http://schemas.microsoft.com/office/drawing/2014/chartex" xmlns:a14="http://schemas.microsoft.com/office/drawing/2010/main" xmlns:ns32="http://schemas.openxmlformats.org/drawingml/2006/lockedCanvas" xmlns:ns31="http://schemas.openxmlformats.org/drawingml/2006/compatibility" xmlns:ns30="http://schemas.openxmlformats.org/officeDocument/2006/bibliography" xmlns:odgm="http://opendope.org/SmartArt/DataHierarchy" xmlns:odi="http://opendope.org/components" xmlns:oda="http://opendope.org/answers" xmlns:odq="http://opendope.org/questions" xmlns:odc="http://opendope.org/conditions" xmlns:odx="http://opendope.org/xpaths" xmlns:ns23="http://schemas.microsoft.com/office/2006/coverPageProps" xmlns:ns21="urn:schemas-microsoft-com:office:powerpoint" xmlns:w10="urn:schemas-microsoft-com:office:word" xmlns:v="urn:schemas-microsoft-com:vml" xmlns:o="urn:schemas-microsoft-com:office:office" xmlns:ns17="urn:schemas-microsoft-com:office:excel" xmlns:dsp="http://schemas.microsoft.com/office/drawing/2008/diagram" xmlns:xdr="http://schemas.openxmlformats.org/drawingml/2006/spreadsheetDrawing" xmlns:dgm="http://schemas.openxmlformats.org/drawingml/2006/diagram" xmlns:ns12="http://schemas.openxmlformats.org/drawingml/2006/chartDrawing" xmlns:c="http://schemas.openxmlformats.org/drawingml/2006/chart" xmlns:mc="http://schemas.openxmlformats.org/markup-compatibility/2006" xmlns:ns8="http://schemas.openxmlformats.org/schemaLibrary/2006/main" xmlns:w15="http://schemas.microsoft.com/office/word/2012/wordml" xmlns:w14="http://schemas.microsoft.com/office/word/2010/wordml" xmlns:w="http://schemas.openxmlformats.org/wordprocessingml/2006/main" xmlns=""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val="04A0"/>
      </w:tblPr>
      <w:tblGrid>
        <w:gridCol w:w="4077"/>
      </w:tblGrid>
      <w:tr w:rsidR="00467BFD" w:rsidRPr="00781313" w:rsidTr="00AA2546">
        <w:tc>
          <w:tcPr>
            <w:tcW w:w="4077" w:type="dxa"/>
          </w:tcPr>
          <w:p w:rsidR="00467BFD" w:rsidRPr="00781313" w:rsidRDefault="00467BFD" w:rsidP="00AA2546">
            <w:pPr>
              <w:spacing w:before="120"/>
              <w:jc w:val="center"/>
              <w:rPr>
                <w:b/>
                <w:sz w:val="20"/>
              </w:rPr>
            </w:pPr>
            <w:r w:rsidRPr="00781313">
              <w:rPr>
                <w:b/>
                <w:sz w:val="20"/>
              </w:rPr>
              <w:t>REPUBLIKA HRVATSKA</w:t>
            </w:r>
          </w:p>
          <w:p w:rsidR="00467BFD" w:rsidRPr="00781313" w:rsidRDefault="00467BFD" w:rsidP="00AA2546">
            <w:pPr>
              <w:jc w:val="center"/>
              <w:rPr>
                <w:b/>
                <w:sz w:val="20"/>
              </w:rPr>
            </w:pPr>
            <w:r w:rsidRPr="00781313">
              <w:rPr>
                <w:b/>
                <w:sz w:val="20"/>
              </w:rPr>
              <w:t>VRHOVNI SUD REPUBLIKE HRVATSKE</w:t>
            </w:r>
          </w:p>
          <w:p w:rsidR="00467BFD" w:rsidRPr="00781313" w:rsidRDefault="00467BFD" w:rsidP="00AA2546">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8E0E39" w:rsidRDefault="008E0E39">
      <w:pPr>
        <w:rPr>
          <w:sz w:val="20"/>
        </w:rPr>
      </w:pPr>
    </w:p>
    <w:p w:rsidR="00C00699" w:rsidRDefault="00C00699">
      <w:pPr>
        <w:jc w:val="right"/>
      </w:pPr>
      <w:r>
        <w:t xml:space="preserve">Broj: </w:t>
      </w:r>
      <w:bookmarkStart w:id="1" w:name="Broj"/>
      <w:bookmarkEnd w:id="1"/>
      <w:r w:rsidR="002F146B">
        <w:t>Revt 322/16-2</w:t>
      </w:r>
    </w:p>
    <w:p w:rsidR="00C00699" w:rsidRDefault="00C00699">
      <w:pPr>
        <w:jc w:val="right"/>
      </w:pPr>
    </w:p>
    <w:p w:rsidR="00C00699" w:rsidRDefault="00C00699">
      <w:pPr>
        <w:jc w:val="right"/>
      </w:pPr>
    </w:p>
    <w:p w:rsidR="00C00699" w:rsidRDefault="00C00699">
      <w:pPr>
        <w:jc w:val="right"/>
      </w:pPr>
    </w:p>
    <w:p w:rsidR="002F146B" w:rsidRDefault="002F146B" w:rsidP="002F146B">
      <w:pPr>
        <w:spacing w:line="360" w:lineRule="auto"/>
        <w:jc w:val="center"/>
      </w:pPr>
      <w:bookmarkStart w:id="2" w:name="Naslov"/>
      <w:bookmarkEnd w:id="2"/>
      <w:r>
        <w:t>U   I M E   R E P U B L I K E   H R V A T S K E</w:t>
      </w:r>
    </w:p>
    <w:p w:rsidR="00C00699" w:rsidRDefault="002F146B" w:rsidP="002F146B">
      <w:pPr>
        <w:spacing w:line="360" w:lineRule="auto"/>
        <w:jc w:val="center"/>
      </w:pPr>
      <w:r>
        <w:t>P R E S U D A</w:t>
      </w:r>
    </w:p>
    <w:p w:rsidR="00C00699" w:rsidRDefault="00C00699" w:rsidP="002F146B">
      <w:pPr>
        <w:spacing w:line="360" w:lineRule="auto"/>
        <w:jc w:val="center"/>
      </w:pPr>
    </w:p>
    <w:p w:rsidR="00BE26B5" w:rsidRDefault="002F146B" w:rsidP="008E0E39">
      <w:pPr>
        <w:ind w:firstLine="720"/>
      </w:pPr>
      <w:bookmarkStart w:id="3" w:name="Pocetak"/>
      <w:bookmarkEnd w:id="3"/>
      <w:r>
        <w:t xml:space="preserve">Vrhovni sud Republike Hrvatske </w:t>
      </w:r>
      <w:r w:rsidR="00BE26B5">
        <w:t>u vijeću sastavljenom od sudaca Željka Glušića predsjednika vijeća, Renate Šantek članice vijeća i sutkinje izvjestiteljice, dr. sc. Ante Perkušića člana vijeća, Željka Pajalića člana vijeća i mr. sc. Igora Periše člana vijeća, u pravnoj stvari tužitelja-protutuženika Montkemija d.d. u stečaju, Zaprešić, Lužnički odvojak 2, OIB:26187994862, kojeg zastupa punomoćnik Stjepan Brčić, odvjetnik u Zagrebu, protiv prvotutuženice-protutužiteljice Ane Erdelja, iz Zaprešića, Bana Jelačića 59, OIB:66650202337, drugotuženice-protutužiteljice Đurđice Kuhanec, iz Zagreba, Horvaćanska cesta 134, OIB:03847818779, koje zastupa punomoćnik Damir Bertol, odvjetnik u Zaprešiću, trećetuženika-protutužitelja Josipa Čavlovića, iz Jastrebarskog, Izimje 47, OIB:18370602388, kojeg zastupa punomoćnik Kristijan Čujko, odvjetnik u Karlovcu i četvrtotuženika-protutužitelja Dejana Baloga, iz  Goričana, Cvjetna 39, OIB:89783309860, kojeg zastupa punomoćnik Zdravko Sesar, odvjetnik u Zagrebu, svi kao zakonski nasljednici iza pok. Stjepana Kralja radi brisanja založnog prava, te u pravnoj stvari prvotutuženice-protutužiteljice Ane Erdelja, iz Zaprešića, Bana Jelačića 59, OIB:66650202337, drugotuženice-protutužiteljice Đurđice Kuhanec, iz Zagreba, Horvaćanska cesta 134, OIB:03847818779, koje zastupa punomoćnik Damir Bertol, odvjetnik u Zaprešiću, trećetuženika-protutužitelja Josipa Čavlovića, iz Jastrebarskog, Izimje 47, OIB:18370602388, kojeg zastupa punomoćnik Kristijan Čujko, odvjetnik u Karlovcu i četvrtotuženika-protutužitelja Dejana Baloga, iz  Goričana, Cvjetna 39, OIB:89783309860, kojeg zastupa punomoćnik Zdravko Sesar, odvjetnik u Zagrebu, svi kao zakonski nasljednici iza pok. Stjepana Kralja, Donja Pušća, Magdalenska 28, protiv tužitelja-protutuženika Montkemija d.d. u stečaju, Zaprešić, Lužnički odvojak 2, OIB:26187994862, kojeg zastupa punomoćnik Stjepan Brčić, odvjetnik u Zagrebu radi ostvarenja prava na namirenje, odlučujući o reviziji tužitelja-protutuženika protiv presude Visokog trgovačkog suda Republike Hrvatske broj Pž-5824/15-3 od 7. listopada 2015. kojom je djelomično potvrđena i djelomično preinačena presuda Trgovačkog suda u Zagrebu broj P-3001/12 od 25. ožujka 2015., u sjednici održanoj 3. ožujka 2021.</w:t>
      </w:r>
    </w:p>
    <w:p w:rsidR="00BE26B5" w:rsidRDefault="00BE26B5" w:rsidP="008E0E39"/>
    <w:p w:rsidR="008E0E39" w:rsidRDefault="008E0E39" w:rsidP="008E0E39"/>
    <w:p w:rsidR="00BE26B5" w:rsidRDefault="00BE26B5" w:rsidP="008E0E39">
      <w:pPr>
        <w:jc w:val="center"/>
      </w:pPr>
      <w:r>
        <w:t>p r e s u d i o   j e:</w:t>
      </w:r>
    </w:p>
    <w:p w:rsidR="00BE26B5" w:rsidRDefault="00BE26B5" w:rsidP="008E0E39"/>
    <w:p w:rsidR="00BE26B5" w:rsidRDefault="00BE26B5" w:rsidP="008E0E39">
      <w:pPr>
        <w:ind w:firstLine="720"/>
      </w:pPr>
      <w:r>
        <w:t>Revizija tužitelja-protutužitelja odbija se kao neosnovana.</w:t>
      </w:r>
    </w:p>
    <w:p w:rsidR="00BE26B5" w:rsidRDefault="00BE26B5" w:rsidP="008E0E39"/>
    <w:p w:rsidR="00BE26B5" w:rsidRDefault="00BE26B5" w:rsidP="008E0E39"/>
    <w:p w:rsidR="00BE26B5" w:rsidRDefault="00BE26B5" w:rsidP="008E0E39">
      <w:pPr>
        <w:jc w:val="center"/>
      </w:pPr>
      <w:r>
        <w:lastRenderedPageBreak/>
        <w:t>Obrazloženje</w:t>
      </w:r>
    </w:p>
    <w:p w:rsidR="00BE26B5" w:rsidRDefault="00BE26B5" w:rsidP="008E0E39"/>
    <w:p w:rsidR="00BE26B5" w:rsidRDefault="00BE26B5" w:rsidP="008E0E39">
      <w:pPr>
        <w:ind w:firstLine="720"/>
      </w:pPr>
      <w:r>
        <w:t>Presudom suda prvog stupanja suđeno je:</w:t>
      </w:r>
    </w:p>
    <w:p w:rsidR="00BE26B5" w:rsidRDefault="00BE26B5" w:rsidP="008E0E39"/>
    <w:p w:rsidR="00BE26B5" w:rsidRDefault="00BE26B5" w:rsidP="008E0E39">
      <w:pPr>
        <w:ind w:firstLine="720"/>
      </w:pPr>
      <w:r>
        <w:t>" I Određuje se brisanje založnog prava zasnovanog u korist Kralj Stjepana iz Donje Pušće, Magdalenska 28 na nekretnini Montkemije-TPM d.d., Zaprešić, Lužnički odvojak 2 upisanog u zk. ul. 986 k.o. Brdovec, kčbr. 1090/1, u naravi  Upravna zgrada, dvije portirnice, četiri proizvodne hale, zgrade – ambari, zgrada – skladište gotove robe, zgrada – skladište repromaterijala, zgrada – skladišta alata, zgrada – skladište kalupa, zgrada – opće skladište, zgrada – kotlovnica s hidroforom i dimnjakom, zgrada –spremnik energetike, zgrada – rezaona, zgrada – stara trafostanica, zgrada – nova trafostanica, prostor za plin i parovod i tvorničko dvorište, određenih rješenjem o osiguranju Općinskog suda u Zagrebu broj 1-2892/92. od 11. studeni 1992.</w:t>
      </w:r>
      <w:r>
        <w:tab/>
      </w:r>
    </w:p>
    <w:p w:rsidR="00BE26B5" w:rsidRDefault="00BE26B5" w:rsidP="008E0E39"/>
    <w:p w:rsidR="00BE26B5" w:rsidRDefault="00BE26B5" w:rsidP="008E0E39">
      <w:pPr>
        <w:ind w:firstLine="720"/>
      </w:pPr>
      <w:r>
        <w:t>II Određuje se zabilježba spora o brisanju prava zaloga na nekretninama upisanih u zk. ul. 986 k.o. Brdovec, kčbr. 1090/1, koji će provesti Zemljišno knjižni odjel Općinskog građanskog suda u Zagrebu.</w:t>
      </w:r>
    </w:p>
    <w:p w:rsidR="00BE26B5" w:rsidRDefault="00BE26B5" w:rsidP="008E0E39"/>
    <w:p w:rsidR="00BE26B5" w:rsidRDefault="00BE26B5" w:rsidP="008E0E39">
      <w:pPr>
        <w:ind w:firstLine="720"/>
      </w:pPr>
      <w:r>
        <w:t>III  Protutužbeni zahtjev koji glasi:</w:t>
      </w:r>
    </w:p>
    <w:p w:rsidR="00BE26B5" w:rsidRDefault="00BE26B5" w:rsidP="008E0E39"/>
    <w:p w:rsidR="00BE26B5" w:rsidRDefault="00BE26B5" w:rsidP="008E0E39">
      <w:pPr>
        <w:ind w:firstLine="720"/>
      </w:pPr>
      <w:r>
        <w:t>''Tuženicima – protutužiteljima priznaje se pravo i dopušta im se kao založnim vjerovnicima protiv tužitelja protutuženika kao založnog dužnika, namirenje potraživanja na način određen propisima o ovrsi novčanih tražbina na nekretninama tužitelja – protutuženika upisanih u zk. ul. 986 k.o. Brdovec, na kojima je u istom zk. ul. pod C upisano založno pravo vjerovnika koje se odnosi na kčbr. 1090/1 Upravna zgrada, dvije portirnice, četiri proizvodne hale, zgrada – skladište alata, zgrada -  skladište kalupa, zgrada – opće skladište, zgrada – kotlovnica sa hidroforom i dimnjakom, zgrada – spremnik energenata, zgrada – rezaona, zgrada – stara trafostanica, zgrada – nova trafostanica, prostor za plin i parovod, tvorničko dvorište, ukupne površine 14 jutara i 1458 čhv ili 85810 m2, a sve za potraživanje u iznosu od 306.775,12 eura plativih u protuvrijednosti HRK prema srednjem tečaju Zagrebačke banke d.d. obračunato za dan isplate, zajedno sa zakonskim zateznim kamatama po stopi koju plaća Zagrebačka banka d.d. u Zagrebu, na štedne uloge po viđenju, a koje teku na iznos od 600.000,00 DEM od 31.03.1993. do 31.12.2001.g., na iznos od 306.775,12 eura od 01.01.2002. do 31.12.2007.g., a od 01.01.2008. g. pa do isplate po kamatnoj stopi određenoj za sako polugodište uvećanjem eskontne stope HNB koja je vrijedila zadnjeg dana polugodišta koje je prethodilo tekućem polugodištu za pet postotnih poena.''</w:t>
      </w:r>
    </w:p>
    <w:p w:rsidR="00BE26B5" w:rsidRDefault="00BE26B5" w:rsidP="008E0E39"/>
    <w:p w:rsidR="00BE26B5" w:rsidRDefault="00BE26B5" w:rsidP="008E0E39">
      <w:pPr>
        <w:ind w:firstLine="720"/>
      </w:pPr>
      <w:r>
        <w:t>se odbija kao neosnovan.</w:t>
      </w:r>
    </w:p>
    <w:p w:rsidR="00BE26B5" w:rsidRDefault="00BE26B5" w:rsidP="008E0E39"/>
    <w:p w:rsidR="00BE26B5" w:rsidRDefault="00BE26B5" w:rsidP="008E0E39">
      <w:pPr>
        <w:ind w:firstLine="720"/>
      </w:pPr>
      <w:r>
        <w:t>IV Zahtjevi za naknadu parničnog troška tuženika-protutužitelja se odbijaju kao neosnovani."</w:t>
      </w:r>
    </w:p>
    <w:p w:rsidR="00BE26B5" w:rsidRDefault="00BE26B5" w:rsidP="008E0E39"/>
    <w:p w:rsidR="00BE26B5" w:rsidRDefault="00BE26B5" w:rsidP="008E0E39">
      <w:pPr>
        <w:ind w:firstLine="720"/>
      </w:pPr>
      <w:r>
        <w:t>Presudom suda drug</w:t>
      </w:r>
      <w:r w:rsidR="008E0E39">
        <w:t>og stupnja suđeno je:</w:t>
      </w:r>
    </w:p>
    <w:p w:rsidR="00BE26B5" w:rsidRDefault="00BE26B5" w:rsidP="008E0E39"/>
    <w:p w:rsidR="00BE26B5" w:rsidRDefault="00BE26B5" w:rsidP="008E0E39">
      <w:pPr>
        <w:ind w:firstLine="720"/>
      </w:pPr>
      <w:r>
        <w:t xml:space="preserve">" I. Odbija se kao neosnovana žalba tuženika-protutužitelja protiv presude Trgovačkog suda u Zagrebu </w:t>
      </w:r>
      <w:r>
        <w:rPr>
          <w:szCs w:val="24"/>
        </w:rPr>
        <w:t>poslovni broj</w:t>
      </w:r>
      <w:r>
        <w:t xml:space="preserve"> P-3001/12 od 25. ožujka 2015. u točki II. izreke.</w:t>
      </w:r>
    </w:p>
    <w:p w:rsidR="00BE26B5" w:rsidRDefault="00BE26B5" w:rsidP="008E0E39"/>
    <w:p w:rsidR="00BE26B5" w:rsidRDefault="00BE26B5" w:rsidP="008E0E39">
      <w:pPr>
        <w:ind w:firstLine="720"/>
        <w:rPr>
          <w:szCs w:val="24"/>
        </w:rPr>
      </w:pPr>
      <w:r>
        <w:lastRenderedPageBreak/>
        <w:t xml:space="preserve">II. Preinačuje se presuda Trgovačkog suda u Zagrebu </w:t>
      </w:r>
      <w:r>
        <w:rPr>
          <w:szCs w:val="24"/>
        </w:rPr>
        <w:t>poslovni broj P-3001/12 od 25. ožujka 2015. u točki I. i III. izreke i sudi:</w:t>
      </w:r>
    </w:p>
    <w:p w:rsidR="00BE26B5" w:rsidRDefault="00BE26B5" w:rsidP="008E0E39">
      <w:pPr>
        <w:rPr>
          <w:szCs w:val="24"/>
        </w:rPr>
      </w:pPr>
    </w:p>
    <w:p w:rsidR="00BE26B5" w:rsidRDefault="00BE26B5" w:rsidP="008E0E39">
      <w:pPr>
        <w:ind w:firstLine="720"/>
        <w:rPr>
          <w:szCs w:val="24"/>
        </w:rPr>
      </w:pPr>
      <w:r>
        <w:rPr>
          <w:szCs w:val="24"/>
        </w:rPr>
        <w:t>1. Odbija se kao neosnovan tužbeni zahtjev koji glasi:</w:t>
      </w:r>
    </w:p>
    <w:p w:rsidR="003A1FD6" w:rsidRDefault="003A1FD6" w:rsidP="008E0E39">
      <w:pPr>
        <w:rPr>
          <w:szCs w:val="24"/>
        </w:rPr>
      </w:pPr>
    </w:p>
    <w:p w:rsidR="00BE26B5" w:rsidRDefault="00BE26B5" w:rsidP="008E0E39">
      <w:pPr>
        <w:ind w:firstLine="720"/>
        <w:rPr>
          <w:szCs w:val="24"/>
        </w:rPr>
      </w:pPr>
      <w:r>
        <w:rPr>
          <w:szCs w:val="24"/>
        </w:rPr>
        <w:t xml:space="preserve">"Određuje se brisanje založnog prava zasnovanog u korist Kralj Stjepana iz Donje Pušće, Magdalenska 28, na nekretnini </w:t>
      </w:r>
      <w:r w:rsidR="00547BE1">
        <w:rPr>
          <w:szCs w:val="24"/>
        </w:rPr>
        <w:t>Montokemije-TPM d.d. Zaprešić, Lužnički odvojak 2 upisanog u zk.ul. 986 k.o. Brdovec, kčbr. 1090/01, u naravi Upravna zgrada, dvije portirnice, četiri proizvodne hale, zgrade-ambari, zgrada-skladište gotove robe, zgrada-skladište repromaterijala, zgrada –skladišta alata,  zgrada-skladište kalupa, zgrada-opće skladište, zgrada-kotlovnica s hidroforom i dimnjakom, zgrada-spremnik energetike, zgrada-rezaona zgrada-stara trafostanica, zgrada-nova trafostanica, prostor za plin i parovod i tvorničko dvorište, određenih rješenjem o osiguranju Općinskog suda u Zagrebu broj I-2892/92 od 11. studenog 1992."</w:t>
      </w:r>
    </w:p>
    <w:p w:rsidR="00547BE1" w:rsidRDefault="00547BE1" w:rsidP="008E0E39">
      <w:pPr>
        <w:rPr>
          <w:szCs w:val="24"/>
        </w:rPr>
      </w:pPr>
    </w:p>
    <w:p w:rsidR="00547BE1" w:rsidRDefault="00547BE1" w:rsidP="008E0E39">
      <w:pPr>
        <w:ind w:firstLine="720"/>
        <w:rPr>
          <w:szCs w:val="24"/>
        </w:rPr>
      </w:pPr>
      <w:r>
        <w:rPr>
          <w:szCs w:val="24"/>
        </w:rPr>
        <w:t>2. Tuženicima-protutužiteljima priznaje se pravo i dopušta im se kao založnim vjerovnicima protiv tužitelja-protutuženika kao založnog dužnika namirenje potraživanja na način određen propisima o ovrsi novčanih tražbina na nekretninama tužitelja-protutuženika upisanih u zk. ul. 986 k.o. Brdovec, na kojima je u istom zk. ul. pod C upisano založno pravo vjerovnika koje se odnosi na k.č.br. 1090/01 Upravna zgrada, dvije portirnice, četiri proizvodne hale, zgrada-skladište alata, zgrada-skladište kalupa, zgrada-opće skladište, zgrada-kotlovnica sa hidroforom i dimnjakom, zgrada-spremnik energenata, zgrada-rezaona, zgrada-stara trafostanica, zgrada-nova trafostanica, prostor za plin i parovod, tvorničko dvorište, ukupne površine 14 jutara i 1458 čhv ili 85810 m2, a sve za potraživanje u iznosu od 306.775,12 EUR plativih u protuvrijednosti HRK prema srednjem tečaju Zagrebačke banke d.d. obračunato za dan isplate, zajedno s zakonskim zateznim kamatama po stopi koju plaća Zagrebačka banka d.d. u Zagrebu na štedne uloge po viđenju, a koje teku na iznos od 600.00,00 DEM od 31. ožujka 1993. do 31. prosinca 2011., na iznos od 306.775,12 EUR od 1. siječnja 2002. 31</w:t>
      </w:r>
      <w:r w:rsidR="00207B84">
        <w:rPr>
          <w:szCs w:val="24"/>
        </w:rPr>
        <w:t>. prosinca 2007., a od 1. siječnja 2008. do isplate po kamatnoj stopi određenoj za svako polugodište uvećanjem eskontne stope Hrvatske narodne banke koja je vrijedila zadnjeg polugodišta koje je prethodilo tekućem polu</w:t>
      </w:r>
      <w:r w:rsidR="008E0E39">
        <w:rPr>
          <w:szCs w:val="24"/>
        </w:rPr>
        <w:t>godištu za pet postotnih poena.</w:t>
      </w:r>
    </w:p>
    <w:p w:rsidR="00207B84" w:rsidRDefault="00207B84" w:rsidP="008E0E39"/>
    <w:p w:rsidR="00207B84" w:rsidRDefault="00207B84" w:rsidP="008E0E39">
      <w:pPr>
        <w:ind w:firstLine="720"/>
      </w:pPr>
      <w:r>
        <w:t>3. Nalaže se tužitelju da tuženicima-protutužiteljicama ANI ERDELJA  i ĐURĐICI KUHANEC naknadi u roku od osam dana troškove parničnog postupka u iznosu od 23.085,54 kn.</w:t>
      </w:r>
    </w:p>
    <w:p w:rsidR="00207B84" w:rsidRDefault="00207B84" w:rsidP="008E0E39"/>
    <w:p w:rsidR="00207B84" w:rsidRDefault="00207B84" w:rsidP="008E0E39">
      <w:pPr>
        <w:ind w:firstLine="720"/>
      </w:pPr>
      <w:r>
        <w:t>4. Nalaže se tužitelju da tuženiku protutužitelju JOSIPU ČAVLOVIĆU naknadi u roku od osam dana troškove parničnog postupka u iznosu od 38.936,44 kn.</w:t>
      </w:r>
    </w:p>
    <w:p w:rsidR="00207B84" w:rsidRDefault="00207B84" w:rsidP="008E0E39"/>
    <w:p w:rsidR="00207B84" w:rsidRDefault="00207B84" w:rsidP="008E0E39">
      <w:pPr>
        <w:ind w:firstLine="720"/>
      </w:pPr>
      <w:r>
        <w:t>5. Nalaže se tužitelju da tuženiku-protutužitelju DEJANU BALOGU naknadi u roku od osam dana troškove parničnog postupka u iznosu od 246.989,44 kn.</w:t>
      </w:r>
    </w:p>
    <w:p w:rsidR="00207B84" w:rsidRDefault="00207B84" w:rsidP="008E0E39"/>
    <w:p w:rsidR="00207B84" w:rsidRDefault="00207B84" w:rsidP="008E0E39">
      <w:pPr>
        <w:ind w:firstLine="720"/>
      </w:pPr>
      <w:r>
        <w:t>6. Odbija se zahtjev tuženica-protutužiteljica ANE ERDELJA i ĐURĐICE KUHANEC za naknadu troškova parničnog postupka u iznosu od 232.145,96 kn.</w:t>
      </w:r>
    </w:p>
    <w:p w:rsidR="00207B84" w:rsidRDefault="00207B84" w:rsidP="008E0E39"/>
    <w:p w:rsidR="00207B84" w:rsidRDefault="00207B84" w:rsidP="008E0E39">
      <w:pPr>
        <w:ind w:firstLine="720"/>
      </w:pPr>
      <w:r>
        <w:t>7.Odbija se zahtjev tuženika-protutužitelja JOSIPA ČAVLOVIĆA za naknadu troškova parničnog postupka u iznosu od 310.701,98 kn.</w:t>
      </w:r>
    </w:p>
    <w:p w:rsidR="00207B84" w:rsidRDefault="00207B84" w:rsidP="008E0E39"/>
    <w:p w:rsidR="00207B84" w:rsidRDefault="00207B84" w:rsidP="008E0E39">
      <w:pPr>
        <w:ind w:firstLine="720"/>
      </w:pPr>
      <w:r>
        <w:lastRenderedPageBreak/>
        <w:t>8. Odbija se zahtjev tuženika-protutužitelja DEJANA BALOGA za naknadu troškova parničnog postupka u iznosu od 120.729,30 kn.</w:t>
      </w:r>
    </w:p>
    <w:p w:rsidR="00207B84" w:rsidRDefault="00207B84" w:rsidP="008E0E39"/>
    <w:p w:rsidR="00207B84" w:rsidRDefault="00207B84" w:rsidP="008E0E39">
      <w:pPr>
        <w:ind w:firstLine="720"/>
      </w:pPr>
      <w:r>
        <w:t>III. Nalaže se tužitelju da tuženicima-protutužiteljicama ANI ERDELJA i ĐURĐICI KUHANEC naknadi u roku od osam dana troškove žalbenog postupka u iznosu od 9.970,83 kn sa  zakonskim zateznim kamatama tekućim od 7. listopada 2015. do isplate po stopi od 8,14% godišnje, a u slučaju promjene prosječne kamatne stope, zakonske zatezne kamate će se obračunati uvećanjem prosječne kamatne stope na stanja kredita odobrenih za razdoblje dulje od godine dana nefinancijskim trgovačkim društvima izračunate za referentno razdoblje koje je prethodilo tekućem polugodištu za pet postotnih poena.</w:t>
      </w:r>
    </w:p>
    <w:p w:rsidR="00207B84" w:rsidRDefault="00207B84" w:rsidP="008E0E39"/>
    <w:p w:rsidR="00207B84" w:rsidRDefault="00207B84" w:rsidP="008E0E39">
      <w:pPr>
        <w:ind w:firstLine="720"/>
      </w:pPr>
      <w:r>
        <w:t>IV. Nalaže se tužitelju da tuženiku-protutužitelju JOSIPU ČAVLOVIĆU naknadi u roku od osam dana troškove žalbenog postupka u iznosu od 38.187,50 kn.</w:t>
      </w:r>
    </w:p>
    <w:p w:rsidR="00207B84" w:rsidRDefault="00207B84" w:rsidP="008E0E39"/>
    <w:p w:rsidR="00207B84" w:rsidRDefault="00207B84" w:rsidP="008E0E39">
      <w:pPr>
        <w:ind w:firstLine="720"/>
      </w:pPr>
      <w:r>
        <w:t>V. Nalaže se tužitelju da tuženiku-protutužitelju DEJANU BALOGU naknadi u roku od osam dana troškove žalbenog postupka u iznosu od 36.520,83 kn sa zakonskim zateznim kamatama tekućim od 7. listopada 2015. do isplate po stopi od 8,14</w:t>
      </w:r>
      <w:r w:rsidR="003A1FD6">
        <w:t>% godišnje,a u slučaju promjene prosječne kamatne stope, zakonske zatezne kamate će se obračunati uvećanjem prosječne kamatne stope na stanja kredita odobrenih za razdoblje dulje od godine dana nefinancijskim trgovačkim društvima izračunate za referentno razdoblje koje je prethodilo tekućem polugodištu za pet postotnih poena.</w:t>
      </w:r>
    </w:p>
    <w:p w:rsidR="003A1FD6" w:rsidRDefault="003A1FD6" w:rsidP="008E0E39"/>
    <w:p w:rsidR="003A1FD6" w:rsidRDefault="003A1FD6" w:rsidP="008E0E39">
      <w:pPr>
        <w:ind w:firstLine="720"/>
      </w:pPr>
      <w:r>
        <w:t xml:space="preserve">VI. Odbija se zahtjev tuženica-protutužiteljica ANE ERDELJA i ĐURĐICE KUHANEC za naknadu troškova žalbenog postupka u iznosu od 36.535,42 kn </w:t>
      </w:r>
      <w:r w:rsidRPr="003A1FD6">
        <w:t>sa zakonskim zateznim kamatama tekućim od 7. listopada 2015. do isplate po stopi</w:t>
      </w:r>
      <w:r>
        <w:t xml:space="preserve"> koja se određuje za svako polugodište uvećanjem eskontne stope Hrvatske narodne banke koja je vrijedila zadnjeg dana polugodišta koje je prethodilo tekućem polugodištu za pet postotnih poena.</w:t>
      </w:r>
    </w:p>
    <w:p w:rsidR="003A1FD6" w:rsidRDefault="003A1FD6" w:rsidP="008E0E39"/>
    <w:p w:rsidR="003A1FD6" w:rsidRDefault="003A1FD6" w:rsidP="008E0E39">
      <w:pPr>
        <w:ind w:firstLine="720"/>
      </w:pPr>
      <w:r>
        <w:t xml:space="preserve">VII. </w:t>
      </w:r>
      <w:r w:rsidRPr="003A1FD6">
        <w:t>Odbija se zahtjev tuženika-protutužitelja</w:t>
      </w:r>
      <w:r>
        <w:t xml:space="preserve"> JOSIPA ČAVLOVIĆA </w:t>
      </w:r>
      <w:r w:rsidRPr="003A1FD6">
        <w:t>za naknadu troškova žalbenog  postupka u iznosu od</w:t>
      </w:r>
      <w:r>
        <w:t xml:space="preserve"> 3.484,38 kn.</w:t>
      </w:r>
    </w:p>
    <w:p w:rsidR="003A1FD6" w:rsidRDefault="003A1FD6" w:rsidP="008E0E39"/>
    <w:p w:rsidR="003A1FD6" w:rsidRPr="003A1FD6" w:rsidRDefault="003A1FD6" w:rsidP="008E0E39">
      <w:pPr>
        <w:ind w:firstLine="720"/>
        <w:rPr>
          <w:b/>
        </w:rPr>
      </w:pPr>
      <w:r>
        <w:t xml:space="preserve">VIII. Odbija se zahtjev tuženika-protutužitelja DEJANA BALOGA za naknadu troškova žalbenog  postupka u iznosu od 6.666,67 kn </w:t>
      </w:r>
      <w:r w:rsidRPr="003A1FD6">
        <w:t>sa zakonskim zateznim kamatama tekućim od 7. listopada 2015. do isplate po stopi koja se određuje za svako polugodište uvećanjem eskontne stope Hrvatske narodne banke koja je vrijedila zadnjeg dana polugodišta koje je prethodilo tekućem polugodištu za pet postotnih poena.</w:t>
      </w:r>
      <w:r>
        <w:t>"</w:t>
      </w:r>
    </w:p>
    <w:p w:rsidR="00BE26B5" w:rsidRDefault="00BE26B5" w:rsidP="008E0E39"/>
    <w:p w:rsidR="00BE26B5" w:rsidRDefault="00BE26B5" w:rsidP="008E0E39">
      <w:pPr>
        <w:ind w:firstLine="720"/>
      </w:pPr>
      <w:r>
        <w:t>Protiv drugostupanjske presude tužitelj-protutuženik je podnio reviziju zbog pogrešno i nepotpuno utvrđenog činjeničnog stanja, bitne povrede odredaba parničnog postupka i pogrešne primjene materijalnog prava. Predložio je reviziju prihvatiti, preinačiti drugostupanjsku presudu, prihvatiti tužbeni zahtjev i obvezati tuženike-protutužitelje na platež parničnih troškova ili ukinuti drugostupanjsku i prvostupanjsku presudu te predmet vratiti prvostupan</w:t>
      </w:r>
      <w:r w:rsidR="008E0E39">
        <w:t>jskom sudu na ponovno suđenje.</w:t>
      </w:r>
    </w:p>
    <w:p w:rsidR="00BE26B5" w:rsidRDefault="00BE26B5" w:rsidP="008E0E39"/>
    <w:p w:rsidR="00BE26B5" w:rsidRDefault="00BE26B5" w:rsidP="008E0E39">
      <w:pPr>
        <w:ind w:firstLine="720"/>
      </w:pPr>
      <w:r>
        <w:t>Odgovor na reviziju nije podnesen.</w:t>
      </w:r>
    </w:p>
    <w:p w:rsidR="00BE26B5" w:rsidRDefault="00BE26B5" w:rsidP="008E0E39"/>
    <w:p w:rsidR="00BE26B5" w:rsidRDefault="00BE26B5" w:rsidP="008E0E39">
      <w:pPr>
        <w:ind w:firstLine="720"/>
      </w:pPr>
      <w:r>
        <w:t>Revizija nije osnovana.</w:t>
      </w:r>
    </w:p>
    <w:p w:rsidR="00BE26B5" w:rsidRDefault="00BE26B5" w:rsidP="008E0E39"/>
    <w:p w:rsidR="00BE26B5" w:rsidRDefault="00BE26B5" w:rsidP="008E0E39">
      <w:pPr>
        <w:ind w:firstLine="720"/>
      </w:pPr>
      <w:r>
        <w:lastRenderedPageBreak/>
        <w:t>Pobijana drugostupanjska presuda je na temelju odredbe čl. 392.a st. 1. Zakona o parničnom postupku („Narodne novine“, broj: 53/91, 91/92, 112/99, 88/01, 117/03, 88/05, 2/07, 84/08, 123/08, 57/11, 148/11, 25/13, 28/13 i 89/14 - dalje: ZPP) ispitana samo u onom dijelu u kojem se pobija revizijom i u granicama razloga</w:t>
      </w:r>
      <w:r w:rsidR="008E0E39">
        <w:t xml:space="preserve"> određeno navedenih u reviziji.</w:t>
      </w:r>
    </w:p>
    <w:p w:rsidR="00BE26B5" w:rsidRDefault="00BE26B5" w:rsidP="008E0E39"/>
    <w:p w:rsidR="008E0E39" w:rsidRDefault="008E0E39" w:rsidP="008E0E39"/>
    <w:p w:rsidR="00BE26B5" w:rsidRDefault="00BE26B5" w:rsidP="008E0E39">
      <w:pPr>
        <w:ind w:firstLine="720"/>
      </w:pPr>
      <w:r>
        <w:t>Tužitelj-protutuženik u reviziji u okviru revizijskog razloga bitne povrede odredaba parničnog postupka opisno ističe da je drugostupanjski sud počinio bitnu povredu odredaba parničnog postupka iz čl. 354. st. 2. točka 11. ZPP jer presuda ima nedostataka zbog kojih se ne može ispitati, jer proturječi sama sebi i razlozima presude, jer u njoj nisu navedeni razlozi od odlučnim činjenicama, ili su ti razlozi nejasni ili proturječni, te jer o odlučnim činjenicama postoji proturječnost između onoga što se u razlozima presude navodi o sadržaju isprava ili zapisnika o iskazima danim u postupku i s</w:t>
      </w:r>
      <w:r w:rsidR="008E0E39">
        <w:t>amih tih isprava ili zapisnika.</w:t>
      </w:r>
    </w:p>
    <w:p w:rsidR="00BE26B5" w:rsidRDefault="00BE26B5" w:rsidP="008E0E39"/>
    <w:p w:rsidR="008E0E39" w:rsidRDefault="008E0E39" w:rsidP="008E0E39"/>
    <w:p w:rsidR="00BE26B5" w:rsidRDefault="00BE26B5" w:rsidP="008E0E39">
      <w:pPr>
        <w:ind w:firstLine="720"/>
      </w:pPr>
      <w:r>
        <w:t>Suprotno tvrdnjama revidenta iznesenim u reviziji tijekom postupka pred drugostupanjskim sudom nije počinjena bitna povreda odredaba parničnog postupka iz čl. 354. st. 2. točka 11. ZPP jer su u obrazloženju drugostupanjske presude navedeni razlozi o odlučnim činjenicama koji imaju podlogu u utvrđenom činjeničnom stanju. Nadalje, izreka prvostupanjske presude nije niti nejasna niti nerazumljiva, a razlozi o odlučnim činjenicama navedeni u obrazloženju pobijane presude su jasni i međusobno ne proturječe, niti ne proturječe sadržaju isprava i zapisnika o iskazima danim u postupku. Zbog navedenog nije ostvaren revizijski razlog bitne povrede odredaba parničnog postupka na koji tužitelj</w:t>
      </w:r>
      <w:r w:rsidR="008E0E39">
        <w:t>-protutuženik upire u reviziji.</w:t>
      </w:r>
    </w:p>
    <w:p w:rsidR="00BE26B5" w:rsidRDefault="00BE26B5" w:rsidP="008E0E39"/>
    <w:p w:rsidR="008E0E39" w:rsidRDefault="008E0E39" w:rsidP="008E0E39"/>
    <w:p w:rsidR="00BE26B5" w:rsidRDefault="00BE26B5" w:rsidP="008E0E39">
      <w:pPr>
        <w:ind w:firstLine="720"/>
      </w:pPr>
      <w:r>
        <w:t>U odnosu na revizijske navode tužitelja-protutuženika kojima ističe da reviziju protiv drugostupanjske presude podnosi zbog pogrešno i nepotpuno utvrđenog činjeničnog stanja treba reći da prema odredbi čl. 385. st. 1. ZPP reviziju nije dopušteno podnijeti zbog pogrešno ili nepotpuno utvrđenog činjeničnog stanja pa ovaj sud nije mogao uzeti u razmatranje niti ispitivati osnovanost činjeničnih navoda revidenta iznesenih u reviziji.</w:t>
      </w:r>
    </w:p>
    <w:p w:rsidR="00BE26B5" w:rsidRDefault="00BE26B5" w:rsidP="008E0E39"/>
    <w:p w:rsidR="008E0E39" w:rsidRDefault="008E0E39" w:rsidP="008E0E39"/>
    <w:p w:rsidR="00BE26B5" w:rsidRDefault="00BE26B5" w:rsidP="008E0E39">
      <w:pPr>
        <w:ind w:firstLine="720"/>
      </w:pPr>
      <w:r>
        <w:t xml:space="preserve">Tužitelj-protutuženik u reviziji također navodi da protiv drugostupanjske presude reviziju podnosi i zbog pogrešne primjene materijalnog prava, Međutim, revident je u reviziji propustio određeno navesti i obrazložiti razloge zbog kojih smatra da je ostvaren revizijski razlog pogrešne primjene materijalnog prava, odnosno odnosno u čemu se sastoji pogrešna primjena materijalnog prava, a to je bio dužan učiniti sukladno </w:t>
      </w:r>
      <w:r w:rsidR="008E0E39">
        <w:t>izričitoj odredbi čl. 386. ZPP.</w:t>
      </w:r>
    </w:p>
    <w:p w:rsidR="00BE26B5" w:rsidRDefault="00BE26B5" w:rsidP="008E0E39"/>
    <w:p w:rsidR="008E0E39" w:rsidRDefault="008E0E39" w:rsidP="008E0E39"/>
    <w:p w:rsidR="00BE26B5" w:rsidRDefault="00BE26B5" w:rsidP="008E0E39">
      <w:pPr>
        <w:ind w:firstLine="720"/>
      </w:pPr>
      <w:r>
        <w:t>Budući da revident u reviziji nije određeno naveo niti obrazložio razloge podnošenja revizije protiv drugostupanjske presude zbog revizijskog razloga pogrešne primjene materijalnog prava to revizijski sud, postupajući u smislu odredbe čl. 386. ZPP neobrazložen revizijski razlog pogrešne primjene materijalnog prava nije uzeo u obzir.</w:t>
      </w:r>
    </w:p>
    <w:p w:rsidR="00BE26B5" w:rsidRDefault="00BE26B5" w:rsidP="008E0E39"/>
    <w:p w:rsidR="008E0E39" w:rsidRDefault="008E0E39" w:rsidP="008E0E39"/>
    <w:p w:rsidR="008E0E39" w:rsidRDefault="008E0E39" w:rsidP="008E0E39"/>
    <w:p w:rsidR="00BE26B5" w:rsidRDefault="00BE26B5" w:rsidP="008E0E39">
      <w:pPr>
        <w:ind w:firstLine="720"/>
      </w:pPr>
      <w:r>
        <w:lastRenderedPageBreak/>
        <w:t xml:space="preserve">Zbog navedenog je na temelju čl. 393. ZPP revizija tužitelja-protutuženika odbijena kao neosnovana pa je odlučeno kao u izreci ove presude. </w:t>
      </w:r>
    </w:p>
    <w:p w:rsidR="00BE26B5" w:rsidRDefault="00BE26B5" w:rsidP="008E0E39"/>
    <w:p w:rsidR="00BE26B5" w:rsidRDefault="00BE26B5" w:rsidP="008E0E39">
      <w:pPr>
        <w:jc w:val="center"/>
      </w:pPr>
      <w:r>
        <w:t>Zagreb, 3.ožujka 2021.</w:t>
      </w:r>
    </w:p>
    <w:p w:rsidR="00BE26B5" w:rsidRDefault="00BE26B5" w:rsidP="008E0E39"/>
    <w:p w:rsidR="00BE26B5" w:rsidRDefault="00BE26B5" w:rsidP="008E0E39">
      <w:pPr>
        <w:ind w:left="6480"/>
      </w:pPr>
      <w:r>
        <w:t>Predsjednik vijeća:</w:t>
      </w:r>
    </w:p>
    <w:p w:rsidR="00C00699" w:rsidRDefault="003A1FD6" w:rsidP="008E0E39">
      <w:pPr>
        <w:ind w:left="6480"/>
      </w:pPr>
      <w:r>
        <w:t>Željko Glušić</w:t>
      </w:r>
      <w:r w:rsidR="008E0E39">
        <w:t>, v.r.</w:t>
      </w:r>
    </w:p>
    <w:p w:rsidR="008E0E39" w:rsidRDefault="008E0E39" w:rsidP="008E0E39"/>
    <w:tbl>
      <w:tblPr>
        <w:tblW w:w="0" w:type="auto"/>
        <w:tblInd w:w="4219" w:type="dxa"/>
        <w:tblBorders>
          <w:insideV w:val="single" w:sz="4" w:space="0" w:color="auto"/>
        </w:tblBorders>
        <w:tblLayout w:type="fixed"/>
        <w:tblLook w:val="0000"/>
      </w:tblPr>
      <w:tblGrid>
        <w:gridCol w:w="5068"/>
      </w:tblGrid>
      <w:tr w:rsidR="008E0E39" w:rsidRPr="00C11CDE" w:rsidTr="00580FC7">
        <w:tc>
          <w:tcPr>
            <w:tcW w:w="5068" w:type="dxa"/>
          </w:tcPr>
          <w:p w:rsidR="008E0E39" w:rsidRPr="008344BD" w:rsidRDefault="008E0E39" w:rsidP="00580FC7">
            <w:pPr>
              <w:jc w:val="center"/>
              <w:rPr>
                <w:szCs w:val="24"/>
              </w:rPr>
            </w:pPr>
            <w:r w:rsidRPr="008344BD">
              <w:rPr>
                <w:szCs w:val="24"/>
              </w:rPr>
              <w:t>ZA TOČNOST OTPRAVKA</w:t>
            </w:r>
          </w:p>
          <w:p w:rsidR="008E0E39" w:rsidRPr="008344BD" w:rsidRDefault="008E0E39" w:rsidP="00580FC7">
            <w:pPr>
              <w:jc w:val="center"/>
              <w:rPr>
                <w:szCs w:val="24"/>
              </w:rPr>
            </w:pPr>
            <w:r w:rsidRPr="008344BD">
              <w:rPr>
                <w:szCs w:val="24"/>
              </w:rPr>
              <w:t>Ovlašteni službenik:</w:t>
            </w:r>
          </w:p>
        </w:tc>
      </w:tr>
      <w:tr w:rsidR="008E0E39" w:rsidRPr="00C11CDE" w:rsidTr="00580FC7">
        <w:tc>
          <w:tcPr>
            <w:tcW w:w="5068" w:type="dxa"/>
          </w:tcPr>
          <w:p w:rsidR="008E0E39" w:rsidRPr="008344BD" w:rsidRDefault="008E0E39" w:rsidP="00580FC7">
            <w:pPr>
              <w:jc w:val="center"/>
              <w:rPr>
                <w:szCs w:val="24"/>
              </w:rPr>
            </w:pPr>
            <w:r w:rsidRPr="008344BD">
              <w:rPr>
                <w:szCs w:val="24"/>
              </w:rPr>
              <w:t>Voditelj Pisarnice za prijem i otpremu</w:t>
            </w:r>
          </w:p>
          <w:p w:rsidR="008E0E39" w:rsidRPr="008344BD" w:rsidRDefault="008E0E39" w:rsidP="00580FC7">
            <w:pPr>
              <w:jc w:val="center"/>
              <w:rPr>
                <w:szCs w:val="24"/>
              </w:rPr>
            </w:pPr>
          </w:p>
          <w:p w:rsidR="008E0E39" w:rsidRPr="008344BD" w:rsidRDefault="008E0E39" w:rsidP="00580FC7">
            <w:pPr>
              <w:jc w:val="center"/>
              <w:rPr>
                <w:szCs w:val="24"/>
              </w:rPr>
            </w:pPr>
            <w:r>
              <w:rPr>
                <w:szCs w:val="24"/>
              </w:rPr>
              <w:t>Mirko Paša</w:t>
            </w:r>
          </w:p>
        </w:tc>
      </w:tr>
    </w:tbl>
    <w:p w:rsidR="008E0E39" w:rsidRDefault="008E0E39" w:rsidP="008E0E39"/>
    <w:sectPr w:rsidR="008E0E39" w:rsidSect="002F146B">
      <w:headerReference w:type="default" r:id="rId8"/>
      <w:pgSz w:w="11906" w:h="16838"/>
      <w:pgMar w:top="1985" w:right="1418" w:bottom="1418" w:left="1418" w:header="964"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388" w:rsidRDefault="007F5388">
      <w:r>
        <w:separator/>
      </w:r>
    </w:p>
  </w:endnote>
  <w:endnote w:type="continuationSeparator" w:id="1">
    <w:p w:rsidR="007F5388" w:rsidRDefault="007F53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388" w:rsidRDefault="007F5388">
      <w:r>
        <w:separator/>
      </w:r>
    </w:p>
  </w:footnote>
  <w:footnote w:type="continuationSeparator" w:id="1">
    <w:p w:rsidR="007F5388" w:rsidRDefault="007F53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46B" w:rsidRDefault="002F146B">
    <w:pPr>
      <w:pStyle w:val="Header"/>
    </w:pPr>
    <w:r>
      <w:tab/>
      <w:t xml:space="preserve">- </w:t>
    </w:r>
    <w:r w:rsidR="00BE2C73">
      <w:fldChar w:fldCharType="begin"/>
    </w:r>
    <w:r>
      <w:instrText xml:space="preserve"> PAGE  \* MERGEFORMAT </w:instrText>
    </w:r>
    <w:r w:rsidR="00BE2C73">
      <w:fldChar w:fldCharType="separate"/>
    </w:r>
    <w:r w:rsidR="003C33A6">
      <w:rPr>
        <w:noProof/>
      </w:rPr>
      <w:t>6</w:t>
    </w:r>
    <w:r w:rsidR="00BE2C73">
      <w:fldChar w:fldCharType="end"/>
    </w:r>
    <w:r>
      <w:t xml:space="preserve"> -</w:t>
    </w:r>
    <w:r>
      <w:tab/>
      <w:t>Revt 322/16-2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2F146B"/>
    <w:rsid w:val="000B1D67"/>
    <w:rsid w:val="001C5F8F"/>
    <w:rsid w:val="00207B84"/>
    <w:rsid w:val="00265F17"/>
    <w:rsid w:val="002776FC"/>
    <w:rsid w:val="002D4BDE"/>
    <w:rsid w:val="002F146B"/>
    <w:rsid w:val="00314C88"/>
    <w:rsid w:val="00373474"/>
    <w:rsid w:val="003A1FD6"/>
    <w:rsid w:val="003C33A6"/>
    <w:rsid w:val="00467BFD"/>
    <w:rsid w:val="004F1DE7"/>
    <w:rsid w:val="00547BE1"/>
    <w:rsid w:val="005B75D4"/>
    <w:rsid w:val="006322D8"/>
    <w:rsid w:val="00690173"/>
    <w:rsid w:val="006A7398"/>
    <w:rsid w:val="007B0D20"/>
    <w:rsid w:val="007F5388"/>
    <w:rsid w:val="008E0E39"/>
    <w:rsid w:val="009401B4"/>
    <w:rsid w:val="00AA2546"/>
    <w:rsid w:val="00BE26B5"/>
    <w:rsid w:val="00BE2C73"/>
    <w:rsid w:val="00C00699"/>
    <w:rsid w:val="00DB4099"/>
    <w:rsid w:val="00EB3AD2"/>
    <w:rsid w:val="00F37BAA"/>
    <w:rsid w:val="00F825A1"/>
    <w:rsid w:val="00FB4E9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C73"/>
    <w:pPr>
      <w:jc w:val="both"/>
    </w:pPr>
    <w:rPr>
      <w:sz w:val="24"/>
      <w:lang w:eastAsia="en-US"/>
    </w:rPr>
  </w:style>
  <w:style w:type="paragraph" w:styleId="Heading1">
    <w:name w:val="heading 1"/>
    <w:basedOn w:val="Normal"/>
    <w:next w:val="Normal"/>
    <w:qFormat/>
    <w:rsid w:val="00BE2C73"/>
    <w:pPr>
      <w:keepNext/>
      <w:outlineLvl w:val="0"/>
    </w:pPr>
    <w:rPr>
      <w:b/>
      <w:sz w:val="20"/>
    </w:rPr>
  </w:style>
  <w:style w:type="paragraph" w:styleId="Heading2">
    <w:name w:val="heading 2"/>
    <w:basedOn w:val="Normal"/>
    <w:next w:val="Normal"/>
    <w:qFormat/>
    <w:rsid w:val="00BE2C73"/>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E2C73"/>
    <w:pPr>
      <w:tabs>
        <w:tab w:val="center" w:pos="4536"/>
        <w:tab w:val="right" w:pos="9072"/>
      </w:tabs>
    </w:pPr>
  </w:style>
  <w:style w:type="paragraph" w:styleId="Footer">
    <w:name w:val="footer"/>
    <w:basedOn w:val="Normal"/>
    <w:rsid w:val="00BE2C73"/>
    <w:pPr>
      <w:tabs>
        <w:tab w:val="center" w:pos="4536"/>
        <w:tab w:val="right" w:pos="9072"/>
      </w:tabs>
    </w:pPr>
  </w:style>
  <w:style w:type="paragraph" w:styleId="BalloonText">
    <w:name w:val="Balloon Text"/>
    <w:basedOn w:val="Normal"/>
    <w:semiHidden/>
    <w:rsid w:val="00BE2C73"/>
    <w:rPr>
      <w:rFonts w:ascii="Tahoma" w:hAnsi="Tahoma" w:cs="Tahoma"/>
      <w:sz w:val="16"/>
      <w:szCs w:val="16"/>
    </w:rPr>
  </w:style>
  <w:style w:type="character" w:styleId="PlaceholderText">
    <w:name w:val="Placeholder Text"/>
    <w:basedOn w:val="DefaultParagraphFont"/>
    <w:uiPriority w:val="99"/>
    <w:semiHidden/>
    <w:rsid w:val="00265F17"/>
    <w:rPr>
      <w:color w:val="808080"/>
      <w:bdr w:val="none" w:sz="0" w:space="0" w:color="auto"/>
      <w:shd w:val="clear" w:color="auto" w:fill="auto"/>
    </w:rPr>
  </w:style>
  <w:style w:type="character" w:customStyle="1" w:styleId="eSPISCCParagraphDefaultFont">
    <w:name w:val="eSPIS_CC_Paragraph Default Font"/>
    <w:basedOn w:val="DefaultParagraphFont"/>
    <w:rsid w:val="00265F1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265F17"/>
    <w:rPr>
      <w:sz w:val="20"/>
      <w:bdr w:val="none" w:sz="0" w:space="0" w:color="auto"/>
      <w:shd w:val="clear" w:color="auto" w:fill="FFFFCC"/>
      <w:lang w:val="hr-HR"/>
    </w:rPr>
  </w:style>
  <w:style w:type="character" w:customStyle="1" w:styleId="PozadinaSvijetloCrvena">
    <w:name w:val="Pozadina_SvijetloCrvena"/>
    <w:basedOn w:val="eSPISCCParagraphDefaultFont"/>
    <w:rsid w:val="00265F17"/>
    <w:rPr>
      <w:rFonts w:ascii="Times New Roman" w:hAnsi="Times New Roman" w:cs="Times New Roman"/>
      <w:sz w:val="20"/>
      <w:bdr w:val="none" w:sz="0" w:space="0" w:color="auto"/>
      <w:shd w:val="clear" w:color="auto" w:fill="FFCCCC"/>
      <w:lang w:val="hr-HR"/>
    </w:rPr>
  </w:style>
  <w:style w:type="character" w:customStyle="1" w:styleId="PozadinaSvijetloZelena">
    <w:name w:val="Pozadina_SvijetloZelena"/>
    <w:basedOn w:val="eSPISCCParagraphDefaultFont"/>
    <w:rsid w:val="00265F17"/>
    <w:rPr>
      <w:rFonts w:ascii="Times New Roman" w:hAnsi="Times New Roman" w:cs="Times New Roman"/>
      <w:sz w:val="20"/>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2021.</izvorni_sadrzaj>
    <derivirana_varijabla naziv="DomainObject.DatumDonosenjaOdluke_1">3. ožujka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Revt-322/2016-2</izvorni_sadrzaj>
    <derivirana_varijabla naziv="DomainObject.Oznaka_1">Revt-322/2016-2</derivirana_varijabla>
  </DomainObject.Oznaka>
  <DomainObject.DonositeljOdluke.Ime>
    <izvorni_sadrzaj>Renata</izvorni_sadrzaj>
    <derivirana_varijabla naziv="DomainObject.DonositeljOdluke.Ime_1">Renata</derivirana_varijabla>
  </DomainObject.DonositeljOdluke.Ime>
  <DomainObject.DonositeljOdluke.Prezime>
    <izvorni_sadrzaj>Šantek</izvorni_sadrzaj>
    <derivirana_varijabla naziv="DomainObject.DonositeljOdluke.Prezime_1">Šantek</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2016.</izvorni_sadrzaj>
    <derivirana_varijabla naziv="DomainObject.Predmet.DatumOsnivanja_1">26.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Renata Šantek</izvorni_sadrzaj>
    <derivirana_varijabla naziv="DomainObject.Predmet.Izvjestitelj_1">Renata Šantek</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VrstaSpora iz VSRH aplikacije: ostvarenje prava na namirenje
</izvorni_sadrzaj>
    <derivirana_varijabla naziv="DomainObject.Predmet.Opis_1">VrstaSpora iz VSRH aplikacije: ostvarenje prava na namirenje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Revt-322/2016</izvorni_sadrzaj>
    <derivirana_varijabla naziv="DomainObject.Predmet.OznakaBroj_1">Revt-322/2016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 Erdelja; Đurđica Kuhanec; Čavlović Josip; Dejan Balog</izvorni_sadrzaj>
    <derivirana_varijabla naziv="DomainObject.Predmet.ProtustrankaFormated_1">  Ana Erdelja; Đurđica Kuhanec; Čavlović Josip; Dejan Balog</derivirana_varijabla>
  </DomainObject.Predmet.ProtustrankaFormated>
  <DomainObject.Predmet.ProtustrankaFormatedOIB>
    <izvorni_sadrzaj>  Ana Erdelja, OIB 66650202337; Đurđica Kuhanec, OIB 03847818779; Čavlović Josip; Dejan Balog, OIB 89783309860</izvorni_sadrzaj>
    <derivirana_varijabla naziv="DomainObject.Predmet.ProtustrankaFormatedOIB_1">  Ana Erdelja, OIB 66650202337; Đurđica Kuhanec, OIB 03847818779; Čavlović Josip; Dejan Balog, OIB 89783309860</derivirana_varijabla>
  </DomainObject.Predmet.ProtustrankaFormatedOIB>
  <DomainObject.Predmet.ProtustrankaFormatedWithAdress>
    <izvorni_sadrzaj> Ana Erdelja; Đurđica Kuhanec; Čavlović Josip; Dejan Balog</izvorni_sadrzaj>
    <derivirana_varijabla naziv="DomainObject.Predmet.ProtustrankaFormatedWithAdress_1"> Ana Erdelja; Đurđica Kuhanec; Čavlović Josip; Dejan Balog</derivirana_varijabla>
  </DomainObject.Predmet.ProtustrankaFormatedWithAdress>
  <DomainObject.Predmet.ProtustrankaFormatedWithAdressOIB>
    <izvorni_sadrzaj> Ana Erdelja, OIB 66650202337; Đurđica Kuhanec, OIB 03847818779; Čavlović Josip; Dejan Balog, OIB 89783309860</izvorni_sadrzaj>
    <derivirana_varijabla naziv="DomainObject.Predmet.ProtustrankaFormatedWithAdressOIB_1"> Ana Erdelja, OIB 66650202337; Đurđica Kuhanec, OIB 03847818779; Čavlović Josip; Dejan Balog, OIB 89783309860</derivirana_varijabla>
  </DomainObject.Predmet.ProtustrankaFormatedWithAdressOIB>
  <DomainObject.Predmet.ProtustrankaWithAdress>
    <izvorni_sadrzaj>Ana Erdelja , Đurđica Kuhanec , Čavlović Josip , Dejan Balog </izvorni_sadrzaj>
    <derivirana_varijabla naziv="DomainObject.Predmet.ProtustrankaWithAdress_1">Ana Erdelja , Đurđica Kuhanec , Čavlović Josip , Dejan Balog </derivirana_varijabla>
  </DomainObject.Predmet.ProtustrankaWithAdress>
  <DomainObject.Predmet.ProtustrankaWithAdressOIB>
    <izvorni_sadrzaj>Ana Erdelja, OIB 66650202337, Đurđica Kuhanec, OIB 03847818779, Čavlović Josip, Dejan Balog, OIB 89783309860</izvorni_sadrzaj>
    <derivirana_varijabla naziv="DomainObject.Predmet.ProtustrankaWithAdressOIB_1">Ana Erdelja, OIB 66650202337, Đurđica Kuhanec, OIB 03847818779, Čavlović Josip, Dejan Balog, OIB 89783309860</derivirana_varijabla>
  </DomainObject.Predmet.ProtustrankaWithAdressOIB>
  <DomainObject.Predmet.ProtustrankaNazivFormated>
    <izvorni_sadrzaj>Ana Erdelja,Đurđica Kuhanec,Čavlović Josip,Dejan Balog</izvorni_sadrzaj>
    <derivirana_varijabla naziv="DomainObject.Predmet.ProtustrankaNazivFormated_1">Ana Erdelja,Đurđica Kuhanec,Čavlović Josip,Dejan Balog</derivirana_varijabla>
  </DomainObject.Predmet.ProtustrankaNazivFormated>
  <DomainObject.Predmet.ProtustrankaNazivFormatedOIB>
    <izvorni_sadrzaj>Ana Erdelja, OIB 66650202337,Đurđica Kuhanec, OIB 03847818779,Čavlović Josip,Dejan Balog, OIB 89783309860</izvorni_sadrzaj>
    <derivirana_varijabla naziv="DomainObject.Predmet.ProtustrankaNazivFormatedOIB_1">Ana Erdelja, OIB 66650202337,Đurđica Kuhanec, OIB 03847818779,Čavlović Josip,Dejan Balog, OIB 89783309860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II - Građanski</izvorni_sadrzaj>
    <derivirana_varijabla naziv="DomainObject.Predmet.Referada.Naziv_1">Vijeće II - Građanski</derivirana_varijabla>
  </DomainObject.Predmet.Referada.Naziv>
  <DomainObject.Predmet.Referada.Oznaka>
    <izvorni_sadrzaj>II</izvorni_sadrzaj>
    <derivirana_varijabla naziv="DomainObject.Predmet.Referada.Oznaka_1">II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Renata Šantek</izvorni_sadrzaj>
    <derivirana_varijabla naziv="DomainObject.Predmet.Referada.Sudac_1">Renata Šantek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MONTKEMIJA</izvorni_sadrzaj>
    <derivirana_varijabla naziv="DomainObject.Predmet.StrankaFormated_1">  MONTKEMIJA</derivirana_varijabla>
  </DomainObject.Predmet.StrankaFormated>
  <DomainObject.Predmet.StrankaFormatedOIB>
    <izvorni_sadrzaj>  MONTKEMIJA, OIB 76924477381</izvorni_sadrzaj>
    <derivirana_varijabla naziv="DomainObject.Predmet.StrankaFormatedOIB_1">  MONTKEMIJA, OIB 76924477381</derivirana_varijabla>
  </DomainObject.Predmet.StrankaFormatedOIB>
  <DomainObject.Predmet.StrankaFormatedWithAdress>
    <izvorni_sadrzaj> MONTKEMIJA</izvorni_sadrzaj>
    <derivirana_varijabla naziv="DomainObject.Predmet.StrankaFormatedWithAdress_1"> MONTKEMIJA</derivirana_varijabla>
  </DomainObject.Predmet.StrankaFormatedWithAdress>
  <DomainObject.Predmet.StrankaFormatedWithAdressOIB>
    <izvorni_sadrzaj> MONTKEMIJA, OIB 76924477381</izvorni_sadrzaj>
    <derivirana_varijabla naziv="DomainObject.Predmet.StrankaFormatedWithAdressOIB_1"> MONTKEMIJA, OIB 76924477381</derivirana_varijabla>
  </DomainObject.Predmet.StrankaFormatedWithAdressOIB>
  <DomainObject.Predmet.StrankaWithAdress>
    <izvorni_sadrzaj>MONTKEMIJA </izvorni_sadrzaj>
    <derivirana_varijabla naziv="DomainObject.Predmet.StrankaWithAdress_1">MONTKEMIJA </derivirana_varijabla>
  </DomainObject.Predmet.StrankaWithAdress>
  <DomainObject.Predmet.StrankaWithAdressOIB>
    <izvorni_sadrzaj>MONTKEMIJA, OIB 76924477381</izvorni_sadrzaj>
    <derivirana_varijabla naziv="DomainObject.Predmet.StrankaWithAdressOIB_1">MONTKEMIJA, OIB 76924477381</derivirana_varijabla>
  </DomainObject.Predmet.StrankaWithAdressOIB>
  <DomainObject.Predmet.StrankaNazivFormated>
    <izvorni_sadrzaj>MONTKEMIJA</izvorni_sadrzaj>
    <derivirana_varijabla naziv="DomainObject.Predmet.StrankaNazivFormated_1">MONTKEMIJA</derivirana_varijabla>
  </DomainObject.Predmet.StrankaNazivFormated>
  <DomainObject.Predmet.StrankaNazivFormatedOIB>
    <izvorni_sadrzaj>MONTKEMIJA, OIB 76924477381</izvorni_sadrzaj>
    <derivirana_varijabla naziv="DomainObject.Predmet.StrankaNazivFormatedOIB_1">MONTKEMIJA, OIB 76924477381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trgovačko - ostalo</izvorni_sadrzaj>
    <derivirana_varijabla naziv="DomainObject.Predmet.VrstaSpora.Naziv_1">trgovačko - ostalo</derivirana_varijabla>
  </DomainObject.Predmet.VrstaSpora.Naziv>
  <DomainObject.Predmet.Zapisnicar>
    <izvorni_sadrzaj>Božena Jurčić</izvorni_sadrzaj>
    <derivirana_varijabla naziv="DomainObject.Predmet.Zapisnicar_1">Božena Jurčić</derivirana_varijabla>
  </DomainObject.Predmet.Zapisnicar>
  <DomainObject.Predmet.StrankaListFormated>
    <izvorni_sadrzaj>
      <item>MONTKEMIJA</item>
    </izvorni_sadrzaj>
    <derivirana_varijabla naziv="DomainObject.Predmet.StrankaListFormated_1">
      <item>MONTKEMIJA</item>
    </derivirana_varijabla>
  </DomainObject.Predmet.StrankaListFormated>
  <DomainObject.Predmet.StrankaListFormatedOIB>
    <izvorni_sadrzaj>
      <item>MONTKEMIJA, OIB 76924477381</item>
    </izvorni_sadrzaj>
    <derivirana_varijabla naziv="DomainObject.Predmet.StrankaListFormatedOIB_1">
      <item>MONTKEMIJA, OIB 76924477381</item>
    </derivirana_varijabla>
  </DomainObject.Predmet.StrankaListFormatedOIB>
  <DomainObject.Predmet.StrankaListFormatedWithAdress>
    <izvorni_sadrzaj>
      <item>MONTKEMIJA</item>
    </izvorni_sadrzaj>
    <derivirana_varijabla naziv="DomainObject.Predmet.StrankaListFormatedWithAdress_1">
      <item>MONTKEMIJA</item>
    </derivirana_varijabla>
  </DomainObject.Predmet.StrankaListFormatedWithAdress>
  <DomainObject.Predmet.StrankaListFormatedWithAdressOIB>
    <izvorni_sadrzaj>
      <item>MONTKEMIJA, OIB 76924477381</item>
    </izvorni_sadrzaj>
    <derivirana_varijabla naziv="DomainObject.Predmet.StrankaListFormatedWithAdressOIB_1">
      <item>MONTKEMIJA, OIB 76924477381</item>
    </derivirana_varijabla>
  </DomainObject.Predmet.StrankaListFormatedWithAdressOIB>
  <DomainObject.Predmet.StrankaListNazivFormated>
    <izvorni_sadrzaj>
      <item>MONTKEMIJA</item>
    </izvorni_sadrzaj>
    <derivirana_varijabla naziv="DomainObject.Predmet.StrankaListNazivFormated_1">
      <item>MONTKEMIJA</item>
    </derivirana_varijabla>
  </DomainObject.Predmet.StrankaListNazivFormated>
  <DomainObject.Predmet.StrankaListNazivFormatedOIB>
    <izvorni_sadrzaj>
      <item>MONTKEMIJA, OIB 76924477381</item>
    </izvorni_sadrzaj>
    <derivirana_varijabla naziv="DomainObject.Predmet.StrankaListNazivFormatedOIB_1">
      <item>MONTKEMIJA, OIB 76924477381</item>
    </derivirana_varijabla>
  </DomainObject.Predmet.StrankaListNazivFormatedOIB>
  <DomainObject.Predmet.ProtuStrankaListFormated>
    <izvorni_sadrzaj>
      <item>Ana Erdelja</item>
      <item>Đurđica Kuhanec</item>
      <item>Čavlović Josip</item>
      <item>Dejan Balog</item>
    </izvorni_sadrzaj>
    <derivirana_varijabla naziv="DomainObject.Predmet.ProtuStrankaListFormated_1">
      <item>Ana Erdelja</item>
      <item>Đurđica Kuhanec</item>
      <item>Čavlović Josip</item>
      <item>Dejan Balog</item>
    </derivirana_varijabla>
  </DomainObject.Predmet.ProtuStrankaListFormated>
  <DomainObject.Predmet.ProtuStrankaListFormatedOIB>
    <izvorni_sadrzaj>
      <item>Ana Erdelja, OIB 66650202337</item>
      <item>Đurđica Kuhanec, OIB 03847818779</item>
      <item>Čavlović Josip</item>
      <item>Dejan Balog, OIB 89783309860</item>
    </izvorni_sadrzaj>
    <derivirana_varijabla naziv="DomainObject.Predmet.ProtuStrankaListFormatedOIB_1">
      <item>Ana Erdelja, OIB 66650202337</item>
      <item>Đurđica Kuhanec, OIB 03847818779</item>
      <item>Čavlović Josip</item>
      <item>Dejan Balog, OIB 89783309860</item>
    </derivirana_varijabla>
  </DomainObject.Predmet.ProtuStrankaListFormatedOIB>
  <DomainObject.Predmet.ProtuStrankaListFormatedWithAdress>
    <izvorni_sadrzaj>
      <item>Ana Erdelja</item>
      <item>Đurđica Kuhanec</item>
      <item>Čavlović Josip</item>
      <item>Dejan Balog</item>
    </izvorni_sadrzaj>
    <derivirana_varijabla naziv="DomainObject.Predmet.ProtuStrankaListFormatedWithAdress_1">
      <item>Ana Erdelja</item>
      <item>Đurđica Kuhanec</item>
      <item>Čavlović Josip</item>
      <item>Dejan Balog</item>
    </derivirana_varijabla>
  </DomainObject.Predmet.ProtuStrankaListFormatedWithAdress>
  <DomainObject.Predmet.ProtuStrankaListFormatedWithAdressOIB>
    <izvorni_sadrzaj>
      <item>Ana Erdelja, OIB 66650202337</item>
      <item>Đurđica Kuhanec, OIB 03847818779</item>
      <item>Čavlović Josip</item>
      <item>Dejan Balog, OIB 89783309860</item>
    </izvorni_sadrzaj>
    <derivirana_varijabla naziv="DomainObject.Predmet.ProtuStrankaListFormatedWithAdressOIB_1">
      <item>Ana Erdelja, OIB 66650202337</item>
      <item>Đurđica Kuhanec, OIB 03847818779</item>
      <item>Čavlović Josip</item>
      <item>Dejan Balog, OIB 89783309860</item>
    </derivirana_varijabla>
  </DomainObject.Predmet.ProtuStrankaListFormatedWithAdressOIB>
  <DomainObject.Predmet.ProtuStrankaListNazivFormated>
    <izvorni_sadrzaj>
      <item>Ana Erdelja</item>
      <item>Đurđica Kuhanec</item>
      <item>Čavlović Josip</item>
      <item>Dejan Balog</item>
    </izvorni_sadrzaj>
    <derivirana_varijabla naziv="DomainObject.Predmet.ProtuStrankaListNazivFormated_1">
      <item>Ana Erdelja</item>
      <item>Đurđica Kuhanec</item>
      <item>Čavlović Josip</item>
      <item>Dejan Balog</item>
    </derivirana_varijabla>
  </DomainObject.Predmet.ProtuStrankaListNazivFormated>
  <DomainObject.Predmet.ProtuStrankaListNazivFormatedOIB>
    <izvorni_sadrzaj>
      <item>Ana Erdelja, OIB 66650202337</item>
      <item>Đurđica Kuhanec, OIB 03847818779</item>
      <item>Čavlović Josip</item>
      <item>Dejan Balog, OIB 89783309860</item>
    </izvorni_sadrzaj>
    <derivirana_varijabla naziv="DomainObject.Predmet.ProtuStrankaListNazivFormatedOIB_1">
      <item>Ana Erdelja, OIB 66650202337</item>
      <item>Đurđica Kuhanec, OIB 03847818779</item>
      <item>Čavlović Josip</item>
      <item>Dejan Balog, OIB 89783309860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Ante Perkušić, Željko Pajalić, Igor Periša</izvorni_sadrzaj>
    <derivirana_varijabla naziv="DomainObject.Predmet.ClanoviVijeca_1">Ante Perkušić, Željko Pajalić, Igor Periša</derivirana_varijabla>
  </DomainObject.Predmet.ClanoviVijeca>
  <DomainObject.Predmet.PredsjednikVijeca>
    <izvorni_sadrzaj>Željko Glušić</izvorni_sadrzaj>
    <derivirana_varijabla naziv="DomainObject.Predmet.PredsjednikVijeca_1">Željko Glušić</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24. ožujka 2021.</izvorni_sadrzaj>
    <derivirana_varijabla naziv="DomainObject.Datum_1">24. ožujka 2021.</derivirana_varijabla>
  </DomainObject.Datum>
  <DomainObject.PoslovniBrojDokumenta>
    <izvorni_sadrzaj>Revt-322/2016-2</izvorni_sadrzaj>
    <derivirana_varijabla naziv="DomainObject.PoslovniBrojDokumenta_1">Revt-322/2016-2</derivirana_varijabla>
  </DomainObject.PoslovniBrojDokumenta>
  <DomainObject.Predmet.StrankaIDrugi>
    <izvorni_sadrzaj>MONTKEMIJA</izvorni_sadrzaj>
    <derivirana_varijabla naziv="DomainObject.Predmet.StrankaIDrugi_1">MONTKEMIJA</derivirana_varijabla>
  </DomainObject.Predmet.StrankaIDrugi>
  <DomainObject.Predmet.ProtustrankaIDrugi>
    <izvorni_sadrzaj>Ana Erdelja i dr.</izvorni_sadrzaj>
    <derivirana_varijabla naziv="DomainObject.Predmet.ProtustrankaIDrugi_1">Ana Erdelja i dr.</derivirana_varijabla>
  </DomainObject.Predmet.ProtustrankaIDrugi>
  <DomainObject.Predmet.StrankaIDrugiAdressOIB>
    <izvorni_sadrzaj>MONTKEMIJA, OIB 76924477381</izvorni_sadrzaj>
    <derivirana_varijabla naziv="DomainObject.Predmet.StrankaIDrugiAdressOIB_1">MONTKEMIJA, OIB 76924477381</derivirana_varijabla>
  </DomainObject.Predmet.StrankaIDrugiAdressOIB>
  <DomainObject.Predmet.ProtustrankaIDrugiAdressOIB>
    <izvorni_sadrzaj>Ana Erdelja, OIB 66650202337 i dr.</izvorni_sadrzaj>
    <derivirana_varijabla naziv="DomainObject.Predmet.ProtustrankaIDrugiAdressOIB_1">Ana Erdelja, OIB 66650202337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Erdelja</item>
      <item>Đurđica Kuhanec</item>
      <item>Čavlović Josip</item>
      <item>Dejan Balog</item>
      <item>MONTKEMIJA</item>
    </izvorni_sadrzaj>
    <derivirana_varijabla naziv="DomainObject.Predmet.SudioniciListNaziv_1">
      <item>Ana Erdelja</item>
      <item>Đurđica Kuhanec</item>
      <item>Čavlović Josip</item>
      <item>Dejan Balog</item>
      <item>MONTKEMIJA</item>
    </derivirana_varijabla>
  </DomainObject.Predmet.SudioniciListNaziv>
  <DomainObject.Predmet.SudioniciListAdressOIB>
    <izvorni_sadrzaj>
      <item>Ana Erdelja, OIB 66650202337</item>
      <item>Đurđica Kuhanec, OIB 03847818779</item>
      <item>Čavlović Josip</item>
      <item>Dejan Balog, OIB 89783309860</item>
      <item>MONTKEMIJA, OIB 76924477381</item>
    </izvorni_sadrzaj>
    <derivirana_varijabla naziv="DomainObject.Predmet.SudioniciListAdressOIB_1">
      <item>Ana Erdelja, OIB 66650202337</item>
      <item>Đurđica Kuhanec, OIB 03847818779</item>
      <item>Čavlović Josip</item>
      <item>Dejan Balog, OIB 89783309860</item>
      <item>MONTKEMIJA, OIB 76924477381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66650202337</item>
      <item>, OIB 03847818779</item>
      <item>, OIB null</item>
      <item>, OIB 89783309860</item>
      <item>, OIB 76924477381</item>
    </izvorni_sadrzaj>
    <derivirana_varijabla naziv="DomainObject.Predmet.SudioniciListNazivOIB_1">
      <item>, OIB 66650202337</item>
      <item>, OIB 03847818779</item>
      <item>, OIB null</item>
      <item>, OIB 89783309860</item>
      <item>, OIB 76924477381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P-3001/2012</izvorni_sadrzaj>
    <derivirana_varijabla naziv="DomainObject.Predmet.OznakaNizestupanjskogPredmeta_1">P-3001/2012</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DomainObject.Predmet.OznakaDrugostupanjskogPredmetaKodRevizija>
    <izvorni_sadrzaj>Pž-5824/2015</izvorni_sadrzaj>
    <derivirana_varijabla naziv="DomainObject.Predmet.OznakaDrugostupanjskogPredmetaKodRevizija_1">Pž-5824/2015</derivirana_varijabla>
  </DomainObject.Predmet.OznakaDrugostupanjskogPredmetaKodRevizija>
  <DomainObject.Predmet.NazivDrugostupanjskogSudaKodRevizija>
    <izvorni_sadrzaj>Visoki trgovački sud Republike Hrvatske</izvorni_sadrzaj>
    <derivirana_varijabla naziv="DomainObject.Predmet.NazivDrugostupanjskogSudaKodRevizija_1">Visoki trgovački sud Republike Hrvatske</derivirana_varijabla>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siječnja 1997.</izvorni_sadrzaj>
    <derivirana_varijabla naziv="DomainObject.Predmet.DatumPocetkaProcesa_1">20. siječnja 1997.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MasterTemplate.dotm</Template>
  <TotalTime>1</TotalTime>
  <Pages>6</Pages>
  <Words>2165</Words>
  <Characters>12343</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REPUBLIKA HRVATSKA</vt:lpstr>
    </vt:vector>
  </TitlesOfParts>
  <Company>MINIST. PRAVOSUĐA RH</Company>
  <LinksUpToDate>false</LinksUpToDate>
  <CharactersWithSpaces>14480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Sara Solić</dc:creator>
  <cp:lastModifiedBy>Zdravko</cp:lastModifiedBy>
  <cp:revision>2</cp:revision>
  <cp:lastPrinted>2002-02-26T15:53:00Z</cp:lastPrinted>
  <dcterms:created xsi:type="dcterms:W3CDTF">2021-04-16T12:05:00Z</dcterms:created>
  <dcterms:modified xsi:type="dcterms:W3CDTF">2021-04-16T12:05:00Z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Revt-322/2016-2 / Odluka - Presuda (Revt-322-16-2.docx)</vt:lpwstr>
  </property>
  <property fmtid="{D5CDD505-2E9C-101B-9397-08002B2CF9AE}" pid="4" name="CC_coloring">
    <vt:bool>false</vt:bool>
  </property>
  <property fmtid="{D5CDD505-2E9C-101B-9397-08002B2CF9AE}" pid="5" name="BrojStranica">
    <vt:i4>6</vt:i4>
  </property>
</Properties>
</file>